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6B0CD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UMBREY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0298BD5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14:paraId="54E6184F" w14:textId="77777777" w:rsidR="003254D6" w:rsidRDefault="003254D6" w:rsidP="003254D6">
      <w:pPr>
        <w:rPr>
          <w:rFonts w:ascii="Times New Roman" w:hAnsi="Times New Roman" w:cs="Times New Roman"/>
        </w:rPr>
      </w:pPr>
    </w:p>
    <w:p w14:paraId="1A3F75CE" w14:textId="77777777" w:rsidR="003254D6" w:rsidRDefault="003254D6" w:rsidP="003254D6">
      <w:pPr>
        <w:rPr>
          <w:rFonts w:ascii="Times New Roman" w:hAnsi="Times New Roman" w:cs="Times New Roman"/>
        </w:rPr>
      </w:pPr>
    </w:p>
    <w:p w14:paraId="0F971F4E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him,</w:t>
      </w:r>
    </w:p>
    <w:p w14:paraId="3398A10B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Coldale</w:t>
      </w:r>
      <w:proofErr w:type="spellEnd"/>
      <w:r>
        <w:rPr>
          <w:rFonts w:ascii="Times New Roman" w:hAnsi="Times New Roman" w:cs="Times New Roman"/>
        </w:rPr>
        <w:t xml:space="preserve"> of Carlisle(q.v.), Thomas </w:t>
      </w:r>
      <w:proofErr w:type="spellStart"/>
      <w:r>
        <w:rPr>
          <w:rFonts w:ascii="Times New Roman" w:hAnsi="Times New Roman" w:cs="Times New Roman"/>
        </w:rPr>
        <w:t>Wollesbourn</w:t>
      </w:r>
      <w:proofErr w:type="spellEnd"/>
      <w:r>
        <w:rPr>
          <w:rFonts w:ascii="Times New Roman" w:hAnsi="Times New Roman" w:cs="Times New Roman"/>
        </w:rPr>
        <w:t xml:space="preserve"> of Chipping</w:t>
      </w:r>
    </w:p>
    <w:p w14:paraId="0166F532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Wycombe, Buckinghamshire(q.v.), Robert </w:t>
      </w:r>
      <w:proofErr w:type="spellStart"/>
      <w:r>
        <w:rPr>
          <w:rFonts w:ascii="Times New Roman" w:hAnsi="Times New Roman" w:cs="Times New Roman"/>
        </w:rPr>
        <w:t>Rysborough</w:t>
      </w:r>
      <w:proofErr w:type="spellEnd"/>
      <w:r>
        <w:rPr>
          <w:rFonts w:ascii="Times New Roman" w:hAnsi="Times New Roman" w:cs="Times New Roman"/>
        </w:rPr>
        <w:t xml:space="preserve"> of London(q.v.),</w:t>
      </w:r>
    </w:p>
    <w:p w14:paraId="65D93C9A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Parnell of London, gentleman(q.v.), Thomas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 xml:space="preserve"> of Dingley,</w:t>
      </w:r>
    </w:p>
    <w:p w14:paraId="59F6DE0D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Northamptonshire(q.v.), and John Clayton of </w:t>
      </w:r>
      <w:proofErr w:type="spellStart"/>
      <w:proofErr w:type="gramStart"/>
      <w:r>
        <w:rPr>
          <w:rFonts w:ascii="Times New Roman" w:hAnsi="Times New Roman" w:cs="Times New Roman"/>
        </w:rPr>
        <w:t>St.Paul’s</w:t>
      </w:r>
      <w:proofErr w:type="spellEnd"/>
      <w:proofErr w:type="gramEnd"/>
      <w:r>
        <w:rPr>
          <w:rFonts w:ascii="Times New Roman" w:hAnsi="Times New Roman" w:cs="Times New Roman"/>
        </w:rPr>
        <w:t xml:space="preserve"> Cray, Kent(q.v.)</w:t>
      </w:r>
    </w:p>
    <w:p w14:paraId="6EB1728F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84CFFC" w14:textId="77777777" w:rsidR="003254D6" w:rsidRDefault="003254D6" w:rsidP="003254D6">
      <w:pPr>
        <w:rPr>
          <w:rFonts w:ascii="Times New Roman" w:hAnsi="Times New Roman" w:cs="Times New Roman"/>
        </w:rPr>
      </w:pPr>
    </w:p>
    <w:p w14:paraId="0A2BD017" w14:textId="77777777" w:rsidR="003254D6" w:rsidRDefault="003254D6" w:rsidP="003254D6">
      <w:pPr>
        <w:rPr>
          <w:rFonts w:ascii="Times New Roman" w:hAnsi="Times New Roman" w:cs="Times New Roman"/>
        </w:rPr>
      </w:pPr>
    </w:p>
    <w:p w14:paraId="4DDAB827" w14:textId="77777777" w:rsidR="003254D6" w:rsidRDefault="003254D6" w:rsidP="00325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4F3B4FB5" w14:textId="77777777" w:rsidR="006B2F86" w:rsidRPr="00E71FC3" w:rsidRDefault="003254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AF616" w14:textId="77777777" w:rsidR="003254D6" w:rsidRDefault="003254D6" w:rsidP="00E71FC3">
      <w:r>
        <w:separator/>
      </w:r>
    </w:p>
  </w:endnote>
  <w:endnote w:type="continuationSeparator" w:id="0">
    <w:p w14:paraId="405CE86A" w14:textId="77777777" w:rsidR="003254D6" w:rsidRDefault="003254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9C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DBEBA" w14:textId="77777777" w:rsidR="003254D6" w:rsidRDefault="003254D6" w:rsidP="00E71FC3">
      <w:r>
        <w:separator/>
      </w:r>
    </w:p>
  </w:footnote>
  <w:footnote w:type="continuationSeparator" w:id="0">
    <w:p w14:paraId="195561C3" w14:textId="77777777" w:rsidR="003254D6" w:rsidRDefault="003254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4D6"/>
    <w:rsid w:val="001A7C09"/>
    <w:rsid w:val="003254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47937"/>
  <w15:chartTrackingRefBased/>
  <w15:docId w15:val="{1BA579D6-970C-4857-A478-5242556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4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5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2018-01-24T19:31:00Z</dcterms:created>
  <dcterms:modified xsi:type="dcterms:W3CDTF">2018-01-24T19:32:00Z</dcterms:modified>
</cp:coreProperties>
</file>